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0AB6E" w14:textId="77777777" w:rsidR="007B4D54" w:rsidRDefault="007B4D54" w:rsidP="007B4D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UNET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d.1429)</w:t>
      </w:r>
    </w:p>
    <w:p w14:paraId="3BCD44EC" w14:textId="77777777" w:rsidR="007B4D54" w:rsidRDefault="007B4D54" w:rsidP="007B4D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r>
        <w:rPr>
          <w:rFonts w:cs="Times New Roman"/>
          <w:szCs w:val="24"/>
        </w:rPr>
        <w:t>Stanegreve</w:t>
      </w:r>
      <w:proofErr w:type="spellEnd"/>
      <w:r>
        <w:rPr>
          <w:rFonts w:cs="Times New Roman"/>
          <w:szCs w:val="24"/>
        </w:rPr>
        <w:t>.</w:t>
      </w:r>
    </w:p>
    <w:p w14:paraId="4CD9E0C9" w14:textId="77777777" w:rsidR="007B4D54" w:rsidRDefault="007B4D54" w:rsidP="007B4D54">
      <w:pPr>
        <w:pStyle w:val="NoSpacing"/>
        <w:rPr>
          <w:rFonts w:cs="Times New Roman"/>
          <w:szCs w:val="24"/>
        </w:rPr>
      </w:pPr>
    </w:p>
    <w:p w14:paraId="5D914AB2" w14:textId="77777777" w:rsidR="007B4D54" w:rsidRDefault="007B4D54" w:rsidP="007B4D54">
      <w:pPr>
        <w:pStyle w:val="NoSpacing"/>
        <w:rPr>
          <w:rFonts w:cs="Times New Roman"/>
          <w:szCs w:val="24"/>
        </w:rPr>
      </w:pPr>
    </w:p>
    <w:p w14:paraId="29EB7A0A" w14:textId="77777777" w:rsidR="007B4D54" w:rsidRDefault="007B4D54" w:rsidP="007B4D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Aug.1429</w:t>
      </w:r>
      <w:r>
        <w:rPr>
          <w:rFonts w:cs="Times New Roman"/>
          <w:szCs w:val="24"/>
        </w:rPr>
        <w:tab/>
        <w:t>He made his Will.   (W.Y.R. p.173)</w:t>
      </w:r>
    </w:p>
    <w:p w14:paraId="49B59046" w14:textId="77777777" w:rsidR="007B4D54" w:rsidRDefault="007B4D54" w:rsidP="007B4D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Sep.</w:t>
      </w:r>
      <w:r>
        <w:rPr>
          <w:rFonts w:cs="Times New Roman"/>
          <w:szCs w:val="24"/>
        </w:rPr>
        <w:tab/>
        <w:t>Probate of his Will.   (ibid.)</w:t>
      </w:r>
    </w:p>
    <w:p w14:paraId="556CA193" w14:textId="77777777" w:rsidR="007B4D54" w:rsidRDefault="007B4D54" w:rsidP="007B4D54">
      <w:pPr>
        <w:pStyle w:val="NoSpacing"/>
        <w:rPr>
          <w:rFonts w:cs="Times New Roman"/>
          <w:szCs w:val="24"/>
        </w:rPr>
      </w:pPr>
    </w:p>
    <w:p w14:paraId="437F5D91" w14:textId="77777777" w:rsidR="007B4D54" w:rsidRDefault="007B4D54" w:rsidP="007B4D54">
      <w:pPr>
        <w:pStyle w:val="NoSpacing"/>
        <w:rPr>
          <w:rFonts w:cs="Times New Roman"/>
          <w:szCs w:val="24"/>
        </w:rPr>
      </w:pPr>
    </w:p>
    <w:p w14:paraId="0835635D" w14:textId="77777777" w:rsidR="007B4D54" w:rsidRDefault="007B4D54" w:rsidP="007B4D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May 2024</w:t>
      </w:r>
    </w:p>
    <w:p w14:paraId="00359BB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7CF516" w14:textId="77777777" w:rsidR="007B4D54" w:rsidRDefault="007B4D54" w:rsidP="009139A6">
      <w:r>
        <w:separator/>
      </w:r>
    </w:p>
  </w:endnote>
  <w:endnote w:type="continuationSeparator" w:id="0">
    <w:p w14:paraId="5C129039" w14:textId="77777777" w:rsidR="007B4D54" w:rsidRDefault="007B4D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B12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5CF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4D0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5E9920" w14:textId="77777777" w:rsidR="007B4D54" w:rsidRDefault="007B4D54" w:rsidP="009139A6">
      <w:r>
        <w:separator/>
      </w:r>
    </w:p>
  </w:footnote>
  <w:footnote w:type="continuationSeparator" w:id="0">
    <w:p w14:paraId="06187AB7" w14:textId="77777777" w:rsidR="007B4D54" w:rsidRDefault="007B4D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5DD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6DF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4FA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D54"/>
    <w:rsid w:val="000666E0"/>
    <w:rsid w:val="002510B7"/>
    <w:rsid w:val="00270799"/>
    <w:rsid w:val="005C130B"/>
    <w:rsid w:val="007B4D5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608DD"/>
  <w15:chartTrackingRefBased/>
  <w15:docId w15:val="{093BD8E2-2FD5-4E3D-BC58-D1ED376B9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2024-05-02T19:04:00Z</dcterms:created>
  <dcterms:modified xsi:type="dcterms:W3CDTF">2024-05-02T19:04:00Z</dcterms:modified>
</cp:coreProperties>
</file>